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637D" w:rsidRDefault="00872A22" w:rsidP="00872A22">
      <w:pPr>
        <w:ind w:firstLine="708"/>
        <w:jc w:val="center"/>
        <w:rPr>
          <w:rFonts w:asciiTheme="minorHAnsi" w:hAnsiTheme="minorHAnsi" w:cstheme="minorHAnsi"/>
          <w:b/>
          <w:sz w:val="32"/>
          <w:szCs w:val="32"/>
          <w:lang w:val="es-CL"/>
        </w:rPr>
      </w:pPr>
      <w:r w:rsidRPr="00872A22">
        <w:rPr>
          <w:rFonts w:asciiTheme="minorHAnsi" w:hAnsiTheme="minorHAnsi" w:cstheme="minorHAnsi"/>
          <w:b/>
          <w:sz w:val="32"/>
          <w:szCs w:val="32"/>
          <w:lang w:val="es-CL"/>
        </w:rPr>
        <w:t>INDICE DOCUMENTOS</w:t>
      </w:r>
      <w:bookmarkStart w:id="0" w:name="_GoBack"/>
      <w:bookmarkEnd w:id="0"/>
    </w:p>
    <w:p w:rsidR="00872A22" w:rsidRDefault="00872A22" w:rsidP="00872A22">
      <w:pPr>
        <w:ind w:firstLine="708"/>
        <w:jc w:val="center"/>
        <w:rPr>
          <w:rFonts w:asciiTheme="minorHAnsi" w:hAnsiTheme="minorHAnsi" w:cstheme="minorHAnsi"/>
          <w:b/>
          <w:sz w:val="32"/>
          <w:szCs w:val="32"/>
          <w:lang w:val="es-CL"/>
        </w:rPr>
      </w:pPr>
    </w:p>
    <w:p w:rsidR="00872A22" w:rsidRPr="00872A22" w:rsidRDefault="00872A22" w:rsidP="00872A22">
      <w:pPr>
        <w:ind w:firstLine="708"/>
        <w:jc w:val="center"/>
        <w:rPr>
          <w:rFonts w:asciiTheme="minorHAnsi" w:hAnsiTheme="minorHAnsi" w:cstheme="minorHAnsi"/>
          <w:b/>
          <w:sz w:val="32"/>
          <w:szCs w:val="32"/>
          <w:lang w:val="es-CL"/>
        </w:rPr>
      </w:pPr>
    </w:p>
    <w:p w:rsidR="0041637D" w:rsidRPr="0041637D" w:rsidRDefault="009B2019" w:rsidP="0041637D">
      <w:pPr>
        <w:pStyle w:val="Prrafodelista"/>
        <w:numPr>
          <w:ilvl w:val="0"/>
          <w:numId w:val="9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DOCUMENTACION VERTEDERO</w:t>
      </w:r>
    </w:p>
    <w:p w:rsidR="0041637D" w:rsidRPr="00E15875" w:rsidRDefault="0041637D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 w:rsidRPr="00E15875">
        <w:rPr>
          <w:rFonts w:asciiTheme="minorHAnsi" w:hAnsiTheme="minorHAnsi" w:cs="Arial"/>
          <w:sz w:val="22"/>
          <w:szCs w:val="22"/>
          <w:lang w:val="es-CL"/>
        </w:rPr>
        <w:t>Resolución Exenta N1169 de 14-11-1994 que autoriza vertedero Najar</w:t>
      </w:r>
      <w:r w:rsidR="00872A22">
        <w:rPr>
          <w:rFonts w:asciiTheme="minorHAnsi" w:hAnsiTheme="minorHAnsi" w:cs="Arial"/>
          <w:sz w:val="22"/>
          <w:szCs w:val="22"/>
          <w:lang w:val="es-CL"/>
        </w:rPr>
        <w:t>.</w:t>
      </w:r>
    </w:p>
    <w:p w:rsidR="0041637D" w:rsidRDefault="0041637D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Certificado N32 de 26-09-2017 cambio titular del vertedero</w:t>
      </w:r>
      <w:r w:rsidR="00872A22">
        <w:rPr>
          <w:rFonts w:asciiTheme="minorHAnsi" w:hAnsiTheme="minorHAnsi" w:cs="Arial"/>
          <w:sz w:val="22"/>
          <w:szCs w:val="22"/>
          <w:lang w:val="es-CL"/>
        </w:rPr>
        <w:t xml:space="preserve"> Najar.</w:t>
      </w:r>
      <w:r>
        <w:rPr>
          <w:rFonts w:asciiTheme="minorHAnsi" w:hAnsiTheme="minorHAnsi" w:cs="Arial"/>
          <w:sz w:val="22"/>
          <w:szCs w:val="22"/>
          <w:lang w:val="es-CL"/>
        </w:rPr>
        <w:t xml:space="preserve"> </w:t>
      </w:r>
    </w:p>
    <w:p w:rsidR="009B2019" w:rsidRDefault="009B2019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Plano colindantes y ubicación pozos.</w:t>
      </w:r>
    </w:p>
    <w:p w:rsidR="0041637D" w:rsidRDefault="0041637D" w:rsidP="0041637D">
      <w:pPr>
        <w:ind w:left="708"/>
        <w:jc w:val="both"/>
        <w:rPr>
          <w:rFonts w:asciiTheme="minorHAnsi" w:hAnsiTheme="minorHAnsi" w:cs="Arial"/>
          <w:sz w:val="22"/>
          <w:szCs w:val="22"/>
          <w:lang w:val="es-CL"/>
        </w:rPr>
      </w:pPr>
    </w:p>
    <w:p w:rsidR="0041637D" w:rsidRPr="0041637D" w:rsidRDefault="00872A22" w:rsidP="0041637D">
      <w:pPr>
        <w:pStyle w:val="Prrafodelista"/>
        <w:numPr>
          <w:ilvl w:val="0"/>
          <w:numId w:val="9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PROYECTO ORIGINAL</w:t>
      </w:r>
    </w:p>
    <w:p w:rsidR="00806A23" w:rsidRDefault="0041637D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 xml:space="preserve">Carta conductora que solicita la aprobación de </w:t>
      </w:r>
      <w:r w:rsidR="00806A23">
        <w:rPr>
          <w:rFonts w:asciiTheme="minorHAnsi" w:hAnsiTheme="minorHAnsi" w:cs="Arial"/>
          <w:sz w:val="22"/>
          <w:szCs w:val="22"/>
          <w:lang w:val="es-CL"/>
        </w:rPr>
        <w:t>un Proyecto para efectuar la disposición final de Residuos Domésticos e Industriales no peligrosos.</w:t>
      </w:r>
    </w:p>
    <w:p w:rsidR="00806A23" w:rsidRDefault="00806A23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Memoria Explicativa Proyecto: “Disposición final de aguas servidas domésticas y tratamiento y disposición de residuos Industriales”</w:t>
      </w:r>
      <w:r w:rsidR="00872A22">
        <w:rPr>
          <w:rFonts w:asciiTheme="minorHAnsi" w:hAnsiTheme="minorHAnsi" w:cs="Arial"/>
          <w:sz w:val="22"/>
          <w:szCs w:val="22"/>
          <w:lang w:val="es-CL"/>
        </w:rPr>
        <w:t>.</w:t>
      </w:r>
    </w:p>
    <w:p w:rsidR="00806A23" w:rsidRDefault="00806A23" w:rsidP="00806A23">
      <w:pPr>
        <w:ind w:left="705"/>
        <w:jc w:val="both"/>
        <w:rPr>
          <w:rFonts w:asciiTheme="minorHAnsi" w:hAnsiTheme="minorHAnsi" w:cs="Arial"/>
          <w:sz w:val="22"/>
          <w:szCs w:val="22"/>
          <w:lang w:val="es-CL"/>
        </w:rPr>
      </w:pPr>
    </w:p>
    <w:p w:rsidR="00806A23" w:rsidRDefault="00806A23" w:rsidP="00806A23">
      <w:pPr>
        <w:pStyle w:val="Prrafodelista"/>
        <w:numPr>
          <w:ilvl w:val="0"/>
          <w:numId w:val="9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 xml:space="preserve">CONSULTA CONAMA </w:t>
      </w:r>
    </w:p>
    <w:p w:rsidR="00806A23" w:rsidRDefault="00806A23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Consulta a la CONAMA sobre la obligación de que el Proyecto de la referencia deba entrar al Sistema de Evaluación de Impacto Ambiental.</w:t>
      </w:r>
    </w:p>
    <w:p w:rsidR="00806A23" w:rsidRDefault="00806A23" w:rsidP="00806A23">
      <w:pPr>
        <w:pStyle w:val="Prrafodelista"/>
        <w:ind w:left="360"/>
        <w:jc w:val="both"/>
        <w:rPr>
          <w:rFonts w:asciiTheme="minorHAnsi" w:hAnsiTheme="minorHAnsi" w:cs="Arial"/>
          <w:sz w:val="22"/>
          <w:szCs w:val="22"/>
          <w:lang w:val="es-CL"/>
        </w:rPr>
      </w:pPr>
    </w:p>
    <w:p w:rsidR="00806A23" w:rsidRDefault="00806A23" w:rsidP="00806A23">
      <w:pPr>
        <w:pStyle w:val="Prrafodelista"/>
        <w:numPr>
          <w:ilvl w:val="0"/>
          <w:numId w:val="9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 xml:space="preserve">POZO </w:t>
      </w:r>
      <w:r w:rsidR="009B2019">
        <w:rPr>
          <w:rFonts w:asciiTheme="minorHAnsi" w:hAnsiTheme="minorHAnsi" w:cs="Arial"/>
          <w:sz w:val="22"/>
          <w:szCs w:val="22"/>
          <w:lang w:val="es-CL"/>
        </w:rPr>
        <w:t>N</w:t>
      </w:r>
      <w:r>
        <w:rPr>
          <w:rFonts w:asciiTheme="minorHAnsi" w:hAnsiTheme="minorHAnsi" w:cs="Arial"/>
          <w:sz w:val="22"/>
          <w:szCs w:val="22"/>
          <w:lang w:val="es-CL"/>
        </w:rPr>
        <w:t>°3</w:t>
      </w:r>
    </w:p>
    <w:p w:rsidR="00806A23" w:rsidRDefault="00806A23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 xml:space="preserve">Solicitud de habilitación de Pozo N°3; Memoria </w:t>
      </w:r>
      <w:r w:rsidR="009B2019">
        <w:rPr>
          <w:rFonts w:asciiTheme="minorHAnsi" w:hAnsiTheme="minorHAnsi" w:cs="Arial"/>
          <w:sz w:val="22"/>
          <w:szCs w:val="22"/>
          <w:lang w:val="es-CL"/>
        </w:rPr>
        <w:t>T</w:t>
      </w:r>
      <w:r>
        <w:rPr>
          <w:rFonts w:asciiTheme="minorHAnsi" w:hAnsiTheme="minorHAnsi" w:cs="Arial"/>
          <w:sz w:val="22"/>
          <w:szCs w:val="22"/>
          <w:lang w:val="es-CL"/>
        </w:rPr>
        <w:t>écnica y pago de derechos.</w:t>
      </w:r>
    </w:p>
    <w:p w:rsidR="00806A23" w:rsidRDefault="00806A23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Complementación de antecedentes al proyecto</w:t>
      </w:r>
    </w:p>
    <w:p w:rsidR="00806A23" w:rsidRDefault="00806A23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 xml:space="preserve">Acta de </w:t>
      </w:r>
      <w:r w:rsidR="009B2019">
        <w:rPr>
          <w:rFonts w:asciiTheme="minorHAnsi" w:hAnsiTheme="minorHAnsi" w:cs="Arial"/>
          <w:sz w:val="22"/>
          <w:szCs w:val="22"/>
          <w:lang w:val="es-CL"/>
        </w:rPr>
        <w:t>F</w:t>
      </w:r>
      <w:r>
        <w:rPr>
          <w:rFonts w:asciiTheme="minorHAnsi" w:hAnsiTheme="minorHAnsi" w:cs="Arial"/>
          <w:sz w:val="22"/>
          <w:szCs w:val="22"/>
          <w:lang w:val="es-CL"/>
        </w:rPr>
        <w:t xml:space="preserve">iscalización </w:t>
      </w:r>
      <w:r w:rsidR="009B2019">
        <w:rPr>
          <w:rFonts w:asciiTheme="minorHAnsi" w:hAnsiTheme="minorHAnsi" w:cs="Arial"/>
          <w:sz w:val="22"/>
          <w:szCs w:val="22"/>
          <w:lang w:val="es-CL"/>
        </w:rPr>
        <w:t xml:space="preserve">de la Autoridad Sanitaria </w:t>
      </w:r>
      <w:r>
        <w:rPr>
          <w:rFonts w:asciiTheme="minorHAnsi" w:hAnsiTheme="minorHAnsi" w:cs="Arial"/>
          <w:sz w:val="22"/>
          <w:szCs w:val="22"/>
          <w:lang w:val="es-CL"/>
        </w:rPr>
        <w:t xml:space="preserve">de </w:t>
      </w:r>
      <w:r w:rsidR="009B2019">
        <w:rPr>
          <w:rFonts w:asciiTheme="minorHAnsi" w:hAnsiTheme="minorHAnsi" w:cs="Arial"/>
          <w:sz w:val="22"/>
          <w:szCs w:val="22"/>
          <w:lang w:val="es-CL"/>
        </w:rPr>
        <w:t>17 de enero de 2019</w:t>
      </w:r>
    </w:p>
    <w:p w:rsidR="009B2019" w:rsidRDefault="009B2019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Acta de Fiscalización de la Autoridad Sanitaria de 30 de enero de 2019</w:t>
      </w:r>
    </w:p>
    <w:p w:rsidR="009B2019" w:rsidRDefault="009B2019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Comunicación a la Autoridad Sanitaria de la puesta en servicio del Pozo N°3</w:t>
      </w:r>
    </w:p>
    <w:p w:rsidR="009B2019" w:rsidRDefault="009B2019" w:rsidP="00806A23">
      <w:pPr>
        <w:pStyle w:val="Prrafodelista"/>
        <w:ind w:left="708"/>
        <w:jc w:val="both"/>
        <w:rPr>
          <w:rFonts w:asciiTheme="minorHAnsi" w:hAnsiTheme="minorHAnsi" w:cs="Arial"/>
          <w:sz w:val="22"/>
          <w:szCs w:val="22"/>
          <w:lang w:val="es-CL"/>
        </w:rPr>
      </w:pPr>
    </w:p>
    <w:p w:rsidR="009B2019" w:rsidRDefault="009B2019" w:rsidP="009B2019">
      <w:pPr>
        <w:pStyle w:val="Prrafodelista"/>
        <w:numPr>
          <w:ilvl w:val="0"/>
          <w:numId w:val="9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POZO N°4</w:t>
      </w:r>
    </w:p>
    <w:p w:rsidR="009B2019" w:rsidRDefault="009B2019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Solicitud de habilitación de Pozo N°4; Memoria Técnica y pago de derechos.</w:t>
      </w:r>
    </w:p>
    <w:p w:rsidR="009B2019" w:rsidRDefault="009B2019" w:rsidP="009B2019">
      <w:pPr>
        <w:pStyle w:val="Prrafodelista"/>
        <w:ind w:left="708"/>
        <w:jc w:val="both"/>
        <w:rPr>
          <w:rFonts w:asciiTheme="minorHAnsi" w:hAnsiTheme="minorHAnsi" w:cs="Arial"/>
          <w:sz w:val="22"/>
          <w:szCs w:val="22"/>
          <w:lang w:val="es-CL"/>
        </w:rPr>
      </w:pPr>
    </w:p>
    <w:p w:rsidR="009B2019" w:rsidRDefault="009B2019" w:rsidP="009B2019">
      <w:pPr>
        <w:pStyle w:val="Prrafodelista"/>
        <w:numPr>
          <w:ilvl w:val="0"/>
          <w:numId w:val="9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REGISTROS</w:t>
      </w:r>
    </w:p>
    <w:p w:rsidR="009B2019" w:rsidRDefault="009B2019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Declaraciones SINADER años 2017-2018</w:t>
      </w:r>
    </w:p>
    <w:p w:rsidR="009B2019" w:rsidRDefault="009B2019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Declaración Jurada año 2017</w:t>
      </w:r>
    </w:p>
    <w:p w:rsidR="00443381" w:rsidRDefault="00443381" w:rsidP="00E15875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>Ingreso de Residuos años 2017,2018 y 2019</w:t>
      </w:r>
    </w:p>
    <w:p w:rsidR="0041637D" w:rsidRPr="00872A22" w:rsidRDefault="00E15875" w:rsidP="00872A22">
      <w:pPr>
        <w:pStyle w:val="Prrafodelista"/>
        <w:numPr>
          <w:ilvl w:val="0"/>
          <w:numId w:val="10"/>
        </w:numPr>
        <w:jc w:val="both"/>
        <w:rPr>
          <w:rFonts w:asciiTheme="minorHAnsi" w:hAnsiTheme="minorHAnsi" w:cs="Arial"/>
          <w:sz w:val="22"/>
          <w:szCs w:val="22"/>
          <w:lang w:val="es-CL"/>
        </w:rPr>
      </w:pPr>
      <w:r>
        <w:rPr>
          <w:rFonts w:asciiTheme="minorHAnsi" w:hAnsiTheme="minorHAnsi" w:cs="Arial"/>
          <w:sz w:val="22"/>
          <w:szCs w:val="22"/>
          <w:lang w:val="es-CL"/>
        </w:rPr>
        <w:t xml:space="preserve">Ingreso </w:t>
      </w:r>
      <w:r>
        <w:rPr>
          <w:rFonts w:asciiTheme="minorHAnsi" w:hAnsiTheme="minorHAnsi" w:cs="Arial"/>
          <w:sz w:val="22"/>
          <w:szCs w:val="22"/>
          <w:lang w:val="es-CL"/>
        </w:rPr>
        <w:t xml:space="preserve">de Residuos por tipo y </w:t>
      </w:r>
      <w:r w:rsidR="00872A22">
        <w:rPr>
          <w:rFonts w:asciiTheme="minorHAnsi" w:hAnsiTheme="minorHAnsi" w:cs="Arial"/>
          <w:sz w:val="22"/>
          <w:szCs w:val="22"/>
          <w:lang w:val="es-CL"/>
        </w:rPr>
        <w:t>pozo.</w:t>
      </w:r>
    </w:p>
    <w:sectPr w:rsidR="0041637D" w:rsidRPr="00872A22" w:rsidSect="002A6595">
      <w:headerReference w:type="default" r:id="rId8"/>
      <w:footerReference w:type="even" r:id="rId9"/>
      <w:footerReference w:type="default" r:id="rId10"/>
      <w:pgSz w:w="12240" w:h="15840" w:code="1"/>
      <w:pgMar w:top="1134" w:right="1418" w:bottom="1418" w:left="1418" w:header="0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ADA" w:rsidRDefault="00B93ADA">
      <w:r>
        <w:separator/>
      </w:r>
    </w:p>
  </w:endnote>
  <w:endnote w:type="continuationSeparator" w:id="0">
    <w:p w:rsidR="00B93ADA" w:rsidRDefault="00B93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D91" w:rsidRDefault="004D63E2" w:rsidP="008201B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A0D9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A0D91" w:rsidRDefault="006A0D91" w:rsidP="009602F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D91" w:rsidRPr="00155990" w:rsidRDefault="006A0D91" w:rsidP="009064BC">
    <w:pPr>
      <w:ind w:right="360"/>
      <w:jc w:val="center"/>
      <w:rPr>
        <w:color w:val="3366FF"/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ADA" w:rsidRDefault="00B93ADA">
      <w:r>
        <w:separator/>
      </w:r>
    </w:p>
  </w:footnote>
  <w:footnote w:type="continuationSeparator" w:id="0">
    <w:p w:rsidR="00B93ADA" w:rsidRDefault="00B93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D91" w:rsidRDefault="006A0D91" w:rsidP="00765D44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EA2FA70"/>
    <w:multiLevelType w:val="hybridMultilevel"/>
    <w:tmpl w:val="51AC370A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C712EE"/>
    <w:multiLevelType w:val="hybridMultilevel"/>
    <w:tmpl w:val="C1CC25F6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D2712F"/>
    <w:multiLevelType w:val="hybridMultilevel"/>
    <w:tmpl w:val="1A1AA1BA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47147C"/>
    <w:multiLevelType w:val="hybridMultilevel"/>
    <w:tmpl w:val="5778EDE6"/>
    <w:lvl w:ilvl="0" w:tplc="CBC843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CF0C8A"/>
    <w:multiLevelType w:val="multilevel"/>
    <w:tmpl w:val="97D2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71F79FE"/>
    <w:multiLevelType w:val="hybridMultilevel"/>
    <w:tmpl w:val="E5022444"/>
    <w:lvl w:ilvl="0" w:tplc="2B748E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5" w:hanging="360"/>
      </w:pPr>
    </w:lvl>
    <w:lvl w:ilvl="2" w:tplc="340A001B" w:tentative="1">
      <w:start w:val="1"/>
      <w:numFmt w:val="lowerRoman"/>
      <w:lvlText w:val="%3."/>
      <w:lvlJc w:val="right"/>
      <w:pPr>
        <w:ind w:left="2505" w:hanging="180"/>
      </w:pPr>
    </w:lvl>
    <w:lvl w:ilvl="3" w:tplc="340A000F" w:tentative="1">
      <w:start w:val="1"/>
      <w:numFmt w:val="decimal"/>
      <w:lvlText w:val="%4."/>
      <w:lvlJc w:val="left"/>
      <w:pPr>
        <w:ind w:left="3225" w:hanging="360"/>
      </w:pPr>
    </w:lvl>
    <w:lvl w:ilvl="4" w:tplc="340A0019" w:tentative="1">
      <w:start w:val="1"/>
      <w:numFmt w:val="lowerLetter"/>
      <w:lvlText w:val="%5."/>
      <w:lvlJc w:val="left"/>
      <w:pPr>
        <w:ind w:left="3945" w:hanging="360"/>
      </w:pPr>
    </w:lvl>
    <w:lvl w:ilvl="5" w:tplc="340A001B" w:tentative="1">
      <w:start w:val="1"/>
      <w:numFmt w:val="lowerRoman"/>
      <w:lvlText w:val="%6."/>
      <w:lvlJc w:val="right"/>
      <w:pPr>
        <w:ind w:left="4665" w:hanging="180"/>
      </w:pPr>
    </w:lvl>
    <w:lvl w:ilvl="6" w:tplc="340A000F" w:tentative="1">
      <w:start w:val="1"/>
      <w:numFmt w:val="decimal"/>
      <w:lvlText w:val="%7."/>
      <w:lvlJc w:val="left"/>
      <w:pPr>
        <w:ind w:left="5385" w:hanging="360"/>
      </w:pPr>
    </w:lvl>
    <w:lvl w:ilvl="7" w:tplc="340A0019" w:tentative="1">
      <w:start w:val="1"/>
      <w:numFmt w:val="lowerLetter"/>
      <w:lvlText w:val="%8."/>
      <w:lvlJc w:val="left"/>
      <w:pPr>
        <w:ind w:left="6105" w:hanging="360"/>
      </w:pPr>
    </w:lvl>
    <w:lvl w:ilvl="8" w:tplc="34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B0D4D11"/>
    <w:multiLevelType w:val="hybridMultilevel"/>
    <w:tmpl w:val="0AF24F44"/>
    <w:lvl w:ilvl="0" w:tplc="D90C4D7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C5A1C"/>
    <w:multiLevelType w:val="hybridMultilevel"/>
    <w:tmpl w:val="A6DCCFF4"/>
    <w:lvl w:ilvl="0" w:tplc="4BAA175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cs="Times New Roman" w:hint="default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6E021D0E"/>
    <w:multiLevelType w:val="hybridMultilevel"/>
    <w:tmpl w:val="D58CF5E0"/>
    <w:lvl w:ilvl="0" w:tplc="B560D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76728"/>
    <w:multiLevelType w:val="hybridMultilevel"/>
    <w:tmpl w:val="E44255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1DF"/>
    <w:rsid w:val="0000193E"/>
    <w:rsid w:val="0000516E"/>
    <w:rsid w:val="00005A80"/>
    <w:rsid w:val="0000698A"/>
    <w:rsid w:val="000126A9"/>
    <w:rsid w:val="0001527C"/>
    <w:rsid w:val="00016A5C"/>
    <w:rsid w:val="000253CA"/>
    <w:rsid w:val="00027ED0"/>
    <w:rsid w:val="00031601"/>
    <w:rsid w:val="000350C6"/>
    <w:rsid w:val="00035499"/>
    <w:rsid w:val="00035DC7"/>
    <w:rsid w:val="000362D1"/>
    <w:rsid w:val="0003633C"/>
    <w:rsid w:val="00040153"/>
    <w:rsid w:val="00044A11"/>
    <w:rsid w:val="0004723C"/>
    <w:rsid w:val="000526F7"/>
    <w:rsid w:val="0005722A"/>
    <w:rsid w:val="00057464"/>
    <w:rsid w:val="0006785E"/>
    <w:rsid w:val="000715C6"/>
    <w:rsid w:val="00073978"/>
    <w:rsid w:val="00081EBB"/>
    <w:rsid w:val="00085B96"/>
    <w:rsid w:val="00086B6C"/>
    <w:rsid w:val="00090CAB"/>
    <w:rsid w:val="000917B7"/>
    <w:rsid w:val="00092327"/>
    <w:rsid w:val="00093A29"/>
    <w:rsid w:val="000A4A8F"/>
    <w:rsid w:val="000B05CB"/>
    <w:rsid w:val="000B375C"/>
    <w:rsid w:val="000B4B6E"/>
    <w:rsid w:val="000B5EF3"/>
    <w:rsid w:val="000C13DF"/>
    <w:rsid w:val="000C2949"/>
    <w:rsid w:val="000C7F6E"/>
    <w:rsid w:val="000D19F5"/>
    <w:rsid w:val="000D6143"/>
    <w:rsid w:val="000E0E2E"/>
    <w:rsid w:val="000E3936"/>
    <w:rsid w:val="000E56F2"/>
    <w:rsid w:val="000E6563"/>
    <w:rsid w:val="000F1445"/>
    <w:rsid w:val="000F26D0"/>
    <w:rsid w:val="000F5601"/>
    <w:rsid w:val="000F6081"/>
    <w:rsid w:val="000F7C8F"/>
    <w:rsid w:val="0010123D"/>
    <w:rsid w:val="0010187A"/>
    <w:rsid w:val="00102BFB"/>
    <w:rsid w:val="001044E6"/>
    <w:rsid w:val="0011000D"/>
    <w:rsid w:val="00112464"/>
    <w:rsid w:val="0011278F"/>
    <w:rsid w:val="00113CFD"/>
    <w:rsid w:val="001165C3"/>
    <w:rsid w:val="001179F0"/>
    <w:rsid w:val="00121D3C"/>
    <w:rsid w:val="001307F4"/>
    <w:rsid w:val="00135133"/>
    <w:rsid w:val="00136001"/>
    <w:rsid w:val="00137672"/>
    <w:rsid w:val="00141A70"/>
    <w:rsid w:val="001426DF"/>
    <w:rsid w:val="001448D7"/>
    <w:rsid w:val="001458C2"/>
    <w:rsid w:val="001530A8"/>
    <w:rsid w:val="001531EF"/>
    <w:rsid w:val="00155990"/>
    <w:rsid w:val="001566B4"/>
    <w:rsid w:val="00160DED"/>
    <w:rsid w:val="001622E3"/>
    <w:rsid w:val="0016322F"/>
    <w:rsid w:val="00163722"/>
    <w:rsid w:val="00171F3C"/>
    <w:rsid w:val="00176B0D"/>
    <w:rsid w:val="001842DB"/>
    <w:rsid w:val="001865D5"/>
    <w:rsid w:val="00186E69"/>
    <w:rsid w:val="00187ECF"/>
    <w:rsid w:val="001905E4"/>
    <w:rsid w:val="00191291"/>
    <w:rsid w:val="00193C72"/>
    <w:rsid w:val="00194125"/>
    <w:rsid w:val="00194D5D"/>
    <w:rsid w:val="00195654"/>
    <w:rsid w:val="001A2C09"/>
    <w:rsid w:val="001A3ED8"/>
    <w:rsid w:val="001B0F2D"/>
    <w:rsid w:val="001B1396"/>
    <w:rsid w:val="001B30D4"/>
    <w:rsid w:val="001C0E92"/>
    <w:rsid w:val="001C2ECF"/>
    <w:rsid w:val="001C4F21"/>
    <w:rsid w:val="001C6B8C"/>
    <w:rsid w:val="001D6722"/>
    <w:rsid w:val="001E1582"/>
    <w:rsid w:val="001F334E"/>
    <w:rsid w:val="00202CBB"/>
    <w:rsid w:val="0020571D"/>
    <w:rsid w:val="00211E42"/>
    <w:rsid w:val="00220F30"/>
    <w:rsid w:val="00222BA0"/>
    <w:rsid w:val="00241F64"/>
    <w:rsid w:val="00250944"/>
    <w:rsid w:val="00254C17"/>
    <w:rsid w:val="00254EBD"/>
    <w:rsid w:val="0025593A"/>
    <w:rsid w:val="00257798"/>
    <w:rsid w:val="00260A3E"/>
    <w:rsid w:val="00261238"/>
    <w:rsid w:val="00271516"/>
    <w:rsid w:val="002724E2"/>
    <w:rsid w:val="002727BC"/>
    <w:rsid w:val="00272A2F"/>
    <w:rsid w:val="00275028"/>
    <w:rsid w:val="002803F4"/>
    <w:rsid w:val="00282135"/>
    <w:rsid w:val="0028230B"/>
    <w:rsid w:val="00285A93"/>
    <w:rsid w:val="002907EA"/>
    <w:rsid w:val="0029197B"/>
    <w:rsid w:val="00292026"/>
    <w:rsid w:val="0029774C"/>
    <w:rsid w:val="00297EC8"/>
    <w:rsid w:val="002A3258"/>
    <w:rsid w:val="002A6595"/>
    <w:rsid w:val="002B016B"/>
    <w:rsid w:val="002B0208"/>
    <w:rsid w:val="002B7CE5"/>
    <w:rsid w:val="002C3C0A"/>
    <w:rsid w:val="002C40C3"/>
    <w:rsid w:val="002C71DF"/>
    <w:rsid w:val="002D42AF"/>
    <w:rsid w:val="002F0069"/>
    <w:rsid w:val="002F2906"/>
    <w:rsid w:val="002F4F20"/>
    <w:rsid w:val="002F545F"/>
    <w:rsid w:val="002F5E83"/>
    <w:rsid w:val="003022A0"/>
    <w:rsid w:val="00321AAD"/>
    <w:rsid w:val="00321D83"/>
    <w:rsid w:val="00325619"/>
    <w:rsid w:val="003306B8"/>
    <w:rsid w:val="00331A6B"/>
    <w:rsid w:val="00335CBA"/>
    <w:rsid w:val="00340E32"/>
    <w:rsid w:val="00360309"/>
    <w:rsid w:val="00364F4E"/>
    <w:rsid w:val="00371D18"/>
    <w:rsid w:val="00372C51"/>
    <w:rsid w:val="00380E1E"/>
    <w:rsid w:val="00384FDC"/>
    <w:rsid w:val="0038587F"/>
    <w:rsid w:val="00386556"/>
    <w:rsid w:val="003872AA"/>
    <w:rsid w:val="00397679"/>
    <w:rsid w:val="003A0EFC"/>
    <w:rsid w:val="003A20ED"/>
    <w:rsid w:val="003A2A42"/>
    <w:rsid w:val="003A5425"/>
    <w:rsid w:val="003A72AA"/>
    <w:rsid w:val="003A7FAC"/>
    <w:rsid w:val="003B6CCE"/>
    <w:rsid w:val="003D1030"/>
    <w:rsid w:val="003D7EDA"/>
    <w:rsid w:val="003E2494"/>
    <w:rsid w:val="003E337C"/>
    <w:rsid w:val="003E6AC8"/>
    <w:rsid w:val="003F0AC8"/>
    <w:rsid w:val="003F61F4"/>
    <w:rsid w:val="003F6EAD"/>
    <w:rsid w:val="00401024"/>
    <w:rsid w:val="0040161D"/>
    <w:rsid w:val="004016EB"/>
    <w:rsid w:val="00405BF4"/>
    <w:rsid w:val="0040653F"/>
    <w:rsid w:val="0040668C"/>
    <w:rsid w:val="004079EC"/>
    <w:rsid w:val="00407EC8"/>
    <w:rsid w:val="0041302C"/>
    <w:rsid w:val="00413CA5"/>
    <w:rsid w:val="0041637D"/>
    <w:rsid w:val="00420586"/>
    <w:rsid w:val="004238A6"/>
    <w:rsid w:val="0042454D"/>
    <w:rsid w:val="00424BD6"/>
    <w:rsid w:val="00426FC5"/>
    <w:rsid w:val="0043462D"/>
    <w:rsid w:val="00436171"/>
    <w:rsid w:val="00437CE8"/>
    <w:rsid w:val="00437E76"/>
    <w:rsid w:val="004418B8"/>
    <w:rsid w:val="00443381"/>
    <w:rsid w:val="00444DB2"/>
    <w:rsid w:val="00445837"/>
    <w:rsid w:val="00451613"/>
    <w:rsid w:val="00464446"/>
    <w:rsid w:val="004730E8"/>
    <w:rsid w:val="004740AC"/>
    <w:rsid w:val="00482E4E"/>
    <w:rsid w:val="00483BB3"/>
    <w:rsid w:val="004841DE"/>
    <w:rsid w:val="00485F3C"/>
    <w:rsid w:val="004967A3"/>
    <w:rsid w:val="004A3C92"/>
    <w:rsid w:val="004A4583"/>
    <w:rsid w:val="004B03E4"/>
    <w:rsid w:val="004B08E9"/>
    <w:rsid w:val="004B1F02"/>
    <w:rsid w:val="004C2A47"/>
    <w:rsid w:val="004C335F"/>
    <w:rsid w:val="004C6BCE"/>
    <w:rsid w:val="004D0807"/>
    <w:rsid w:val="004D12E9"/>
    <w:rsid w:val="004D3696"/>
    <w:rsid w:val="004D63E2"/>
    <w:rsid w:val="004E2DDC"/>
    <w:rsid w:val="004E3C98"/>
    <w:rsid w:val="004E706E"/>
    <w:rsid w:val="004E7A71"/>
    <w:rsid w:val="004E7CFF"/>
    <w:rsid w:val="004F3D06"/>
    <w:rsid w:val="00502238"/>
    <w:rsid w:val="005038AF"/>
    <w:rsid w:val="00503EA0"/>
    <w:rsid w:val="00513B56"/>
    <w:rsid w:val="005173D8"/>
    <w:rsid w:val="005178A8"/>
    <w:rsid w:val="00521E2F"/>
    <w:rsid w:val="00522198"/>
    <w:rsid w:val="00522ECE"/>
    <w:rsid w:val="005275BF"/>
    <w:rsid w:val="00527F55"/>
    <w:rsid w:val="0053216F"/>
    <w:rsid w:val="005358B7"/>
    <w:rsid w:val="00547AD2"/>
    <w:rsid w:val="00553828"/>
    <w:rsid w:val="00556A47"/>
    <w:rsid w:val="00562F18"/>
    <w:rsid w:val="005643E9"/>
    <w:rsid w:val="0056452B"/>
    <w:rsid w:val="005659BD"/>
    <w:rsid w:val="00570B63"/>
    <w:rsid w:val="005741B1"/>
    <w:rsid w:val="00575CE8"/>
    <w:rsid w:val="00576093"/>
    <w:rsid w:val="00577615"/>
    <w:rsid w:val="00586F00"/>
    <w:rsid w:val="00590163"/>
    <w:rsid w:val="00597C61"/>
    <w:rsid w:val="005A237B"/>
    <w:rsid w:val="005A46BB"/>
    <w:rsid w:val="005A6938"/>
    <w:rsid w:val="005A7212"/>
    <w:rsid w:val="005B0C9D"/>
    <w:rsid w:val="005B6658"/>
    <w:rsid w:val="005B7E56"/>
    <w:rsid w:val="005C1DCB"/>
    <w:rsid w:val="005C260E"/>
    <w:rsid w:val="005C395D"/>
    <w:rsid w:val="005C3A53"/>
    <w:rsid w:val="005C422C"/>
    <w:rsid w:val="005C7F8A"/>
    <w:rsid w:val="005D4F1E"/>
    <w:rsid w:val="005D75FB"/>
    <w:rsid w:val="005E0867"/>
    <w:rsid w:val="005F051D"/>
    <w:rsid w:val="005F19D8"/>
    <w:rsid w:val="005F5458"/>
    <w:rsid w:val="00603080"/>
    <w:rsid w:val="00606BB7"/>
    <w:rsid w:val="00606D09"/>
    <w:rsid w:val="00620815"/>
    <w:rsid w:val="00622037"/>
    <w:rsid w:val="00623474"/>
    <w:rsid w:val="00624148"/>
    <w:rsid w:val="006314E7"/>
    <w:rsid w:val="00632966"/>
    <w:rsid w:val="006356DA"/>
    <w:rsid w:val="00640F6C"/>
    <w:rsid w:val="00645DFA"/>
    <w:rsid w:val="00647641"/>
    <w:rsid w:val="00651886"/>
    <w:rsid w:val="00652E60"/>
    <w:rsid w:val="00661B1F"/>
    <w:rsid w:val="00661C7F"/>
    <w:rsid w:val="00662701"/>
    <w:rsid w:val="0067024E"/>
    <w:rsid w:val="00680356"/>
    <w:rsid w:val="0068413D"/>
    <w:rsid w:val="00686B95"/>
    <w:rsid w:val="00686EE1"/>
    <w:rsid w:val="006A0D91"/>
    <w:rsid w:val="006A1D28"/>
    <w:rsid w:val="006A500A"/>
    <w:rsid w:val="006B51B2"/>
    <w:rsid w:val="006B688D"/>
    <w:rsid w:val="006B743E"/>
    <w:rsid w:val="006C417E"/>
    <w:rsid w:val="006D20F7"/>
    <w:rsid w:val="006D2CA4"/>
    <w:rsid w:val="006E0FF9"/>
    <w:rsid w:val="006E177A"/>
    <w:rsid w:val="006E40F7"/>
    <w:rsid w:val="006F0CC6"/>
    <w:rsid w:val="006F23E0"/>
    <w:rsid w:val="006F2FAE"/>
    <w:rsid w:val="006F3297"/>
    <w:rsid w:val="006F5348"/>
    <w:rsid w:val="00711403"/>
    <w:rsid w:val="00712630"/>
    <w:rsid w:val="00715184"/>
    <w:rsid w:val="00717DAC"/>
    <w:rsid w:val="00721D74"/>
    <w:rsid w:val="00722841"/>
    <w:rsid w:val="0072578F"/>
    <w:rsid w:val="00737214"/>
    <w:rsid w:val="00740ED3"/>
    <w:rsid w:val="0074171C"/>
    <w:rsid w:val="00743031"/>
    <w:rsid w:val="00743B19"/>
    <w:rsid w:val="007441D1"/>
    <w:rsid w:val="00745508"/>
    <w:rsid w:val="00746272"/>
    <w:rsid w:val="00747631"/>
    <w:rsid w:val="0075197F"/>
    <w:rsid w:val="007520AE"/>
    <w:rsid w:val="0075575A"/>
    <w:rsid w:val="00761114"/>
    <w:rsid w:val="00762905"/>
    <w:rsid w:val="00762977"/>
    <w:rsid w:val="00765BD7"/>
    <w:rsid w:val="00765D44"/>
    <w:rsid w:val="007664D7"/>
    <w:rsid w:val="00770F00"/>
    <w:rsid w:val="00773A11"/>
    <w:rsid w:val="0078357E"/>
    <w:rsid w:val="00783EB3"/>
    <w:rsid w:val="00795020"/>
    <w:rsid w:val="007B1FBF"/>
    <w:rsid w:val="007B7C3E"/>
    <w:rsid w:val="007C2AFD"/>
    <w:rsid w:val="007C635A"/>
    <w:rsid w:val="007C6B3C"/>
    <w:rsid w:val="007C6FEB"/>
    <w:rsid w:val="007D0C30"/>
    <w:rsid w:val="007D6ED3"/>
    <w:rsid w:val="007D773E"/>
    <w:rsid w:val="007D7D21"/>
    <w:rsid w:val="007E1613"/>
    <w:rsid w:val="007E3D0E"/>
    <w:rsid w:val="007E45E3"/>
    <w:rsid w:val="007E672E"/>
    <w:rsid w:val="007F6CCF"/>
    <w:rsid w:val="00801F93"/>
    <w:rsid w:val="008028F4"/>
    <w:rsid w:val="00802923"/>
    <w:rsid w:val="0080360A"/>
    <w:rsid w:val="008054F2"/>
    <w:rsid w:val="00805ADD"/>
    <w:rsid w:val="00806A23"/>
    <w:rsid w:val="00807CCD"/>
    <w:rsid w:val="008201B2"/>
    <w:rsid w:val="00822005"/>
    <w:rsid w:val="008250A2"/>
    <w:rsid w:val="00826754"/>
    <w:rsid w:val="0082762C"/>
    <w:rsid w:val="00835269"/>
    <w:rsid w:val="0084663C"/>
    <w:rsid w:val="00872A22"/>
    <w:rsid w:val="00873A24"/>
    <w:rsid w:val="008775DD"/>
    <w:rsid w:val="0088766E"/>
    <w:rsid w:val="0089239B"/>
    <w:rsid w:val="0089304F"/>
    <w:rsid w:val="008B1D16"/>
    <w:rsid w:val="008B2152"/>
    <w:rsid w:val="008B486F"/>
    <w:rsid w:val="008B6395"/>
    <w:rsid w:val="008C474A"/>
    <w:rsid w:val="008C76FA"/>
    <w:rsid w:val="008D1F56"/>
    <w:rsid w:val="008D77F0"/>
    <w:rsid w:val="008E0976"/>
    <w:rsid w:val="008E17E4"/>
    <w:rsid w:val="008E1ABA"/>
    <w:rsid w:val="008E2F83"/>
    <w:rsid w:val="008E6213"/>
    <w:rsid w:val="008E6746"/>
    <w:rsid w:val="008F09C3"/>
    <w:rsid w:val="008F0D99"/>
    <w:rsid w:val="008F187D"/>
    <w:rsid w:val="008F2B78"/>
    <w:rsid w:val="008F47D8"/>
    <w:rsid w:val="00901EBA"/>
    <w:rsid w:val="009064BC"/>
    <w:rsid w:val="00907573"/>
    <w:rsid w:val="00907C8B"/>
    <w:rsid w:val="009122B0"/>
    <w:rsid w:val="00914B74"/>
    <w:rsid w:val="00914CD6"/>
    <w:rsid w:val="00914EC4"/>
    <w:rsid w:val="00915D93"/>
    <w:rsid w:val="00917063"/>
    <w:rsid w:val="00922FF2"/>
    <w:rsid w:val="00935A5C"/>
    <w:rsid w:val="00936387"/>
    <w:rsid w:val="00937F60"/>
    <w:rsid w:val="00940E4D"/>
    <w:rsid w:val="00941080"/>
    <w:rsid w:val="00941949"/>
    <w:rsid w:val="00947DD5"/>
    <w:rsid w:val="009602F3"/>
    <w:rsid w:val="00962C03"/>
    <w:rsid w:val="009636B5"/>
    <w:rsid w:val="00964D7E"/>
    <w:rsid w:val="00966C13"/>
    <w:rsid w:val="009741DF"/>
    <w:rsid w:val="00974EFB"/>
    <w:rsid w:val="00975BFC"/>
    <w:rsid w:val="009926F5"/>
    <w:rsid w:val="00994C6A"/>
    <w:rsid w:val="00995E01"/>
    <w:rsid w:val="009A25EF"/>
    <w:rsid w:val="009A3D26"/>
    <w:rsid w:val="009A7656"/>
    <w:rsid w:val="009A7D1A"/>
    <w:rsid w:val="009B09CF"/>
    <w:rsid w:val="009B2019"/>
    <w:rsid w:val="009B6483"/>
    <w:rsid w:val="009B7DB4"/>
    <w:rsid w:val="009C485C"/>
    <w:rsid w:val="009C6505"/>
    <w:rsid w:val="009D3AC8"/>
    <w:rsid w:val="009D6E79"/>
    <w:rsid w:val="009E2185"/>
    <w:rsid w:val="009E36D7"/>
    <w:rsid w:val="009E5219"/>
    <w:rsid w:val="009F5A0C"/>
    <w:rsid w:val="009F6529"/>
    <w:rsid w:val="009F7079"/>
    <w:rsid w:val="009F7850"/>
    <w:rsid w:val="00A1545B"/>
    <w:rsid w:val="00A210D1"/>
    <w:rsid w:val="00A21EBB"/>
    <w:rsid w:val="00A2278D"/>
    <w:rsid w:val="00A23CB8"/>
    <w:rsid w:val="00A317AC"/>
    <w:rsid w:val="00A3387A"/>
    <w:rsid w:val="00A3410D"/>
    <w:rsid w:val="00A36C66"/>
    <w:rsid w:val="00A40087"/>
    <w:rsid w:val="00A40146"/>
    <w:rsid w:val="00A44231"/>
    <w:rsid w:val="00A46C4B"/>
    <w:rsid w:val="00A51BCD"/>
    <w:rsid w:val="00A5685A"/>
    <w:rsid w:val="00A71B6D"/>
    <w:rsid w:val="00A7350D"/>
    <w:rsid w:val="00A752C8"/>
    <w:rsid w:val="00A83821"/>
    <w:rsid w:val="00A84C1C"/>
    <w:rsid w:val="00A86641"/>
    <w:rsid w:val="00A91997"/>
    <w:rsid w:val="00A91C04"/>
    <w:rsid w:val="00A93118"/>
    <w:rsid w:val="00AA3648"/>
    <w:rsid w:val="00AA3914"/>
    <w:rsid w:val="00AA42DC"/>
    <w:rsid w:val="00AA7B96"/>
    <w:rsid w:val="00AB3E8B"/>
    <w:rsid w:val="00AB4B11"/>
    <w:rsid w:val="00AB5278"/>
    <w:rsid w:val="00AC24C1"/>
    <w:rsid w:val="00AC41A6"/>
    <w:rsid w:val="00AD0FC7"/>
    <w:rsid w:val="00AD40D1"/>
    <w:rsid w:val="00AE0640"/>
    <w:rsid w:val="00AE3245"/>
    <w:rsid w:val="00AE5463"/>
    <w:rsid w:val="00AE7ACF"/>
    <w:rsid w:val="00AF0873"/>
    <w:rsid w:val="00AF35C1"/>
    <w:rsid w:val="00AF6D59"/>
    <w:rsid w:val="00AF7357"/>
    <w:rsid w:val="00B056AD"/>
    <w:rsid w:val="00B05E1A"/>
    <w:rsid w:val="00B07280"/>
    <w:rsid w:val="00B10E45"/>
    <w:rsid w:val="00B11D18"/>
    <w:rsid w:val="00B14B15"/>
    <w:rsid w:val="00B172E5"/>
    <w:rsid w:val="00B23420"/>
    <w:rsid w:val="00B26743"/>
    <w:rsid w:val="00B27C5C"/>
    <w:rsid w:val="00B3341B"/>
    <w:rsid w:val="00B363AB"/>
    <w:rsid w:val="00B40E30"/>
    <w:rsid w:val="00B61CF0"/>
    <w:rsid w:val="00B63419"/>
    <w:rsid w:val="00B64C5E"/>
    <w:rsid w:val="00B66AC6"/>
    <w:rsid w:val="00B66F38"/>
    <w:rsid w:val="00B717A0"/>
    <w:rsid w:val="00B7320C"/>
    <w:rsid w:val="00B73B06"/>
    <w:rsid w:val="00B77C4D"/>
    <w:rsid w:val="00B84957"/>
    <w:rsid w:val="00B854B9"/>
    <w:rsid w:val="00B85FA6"/>
    <w:rsid w:val="00B872EE"/>
    <w:rsid w:val="00B8760A"/>
    <w:rsid w:val="00B87763"/>
    <w:rsid w:val="00B91222"/>
    <w:rsid w:val="00B92825"/>
    <w:rsid w:val="00B93ADA"/>
    <w:rsid w:val="00B93EC6"/>
    <w:rsid w:val="00BA1E74"/>
    <w:rsid w:val="00BA62F5"/>
    <w:rsid w:val="00BB5510"/>
    <w:rsid w:val="00BB663D"/>
    <w:rsid w:val="00BB78F4"/>
    <w:rsid w:val="00BC5239"/>
    <w:rsid w:val="00BC5492"/>
    <w:rsid w:val="00BC6DB8"/>
    <w:rsid w:val="00BC7DF3"/>
    <w:rsid w:val="00BD2350"/>
    <w:rsid w:val="00BD26E9"/>
    <w:rsid w:val="00BE03B4"/>
    <w:rsid w:val="00BE16A1"/>
    <w:rsid w:val="00BE2873"/>
    <w:rsid w:val="00BE44AE"/>
    <w:rsid w:val="00BF6B6B"/>
    <w:rsid w:val="00C011D6"/>
    <w:rsid w:val="00C03F9E"/>
    <w:rsid w:val="00C0578E"/>
    <w:rsid w:val="00C133C5"/>
    <w:rsid w:val="00C16371"/>
    <w:rsid w:val="00C22614"/>
    <w:rsid w:val="00C24B69"/>
    <w:rsid w:val="00C2500A"/>
    <w:rsid w:val="00C25683"/>
    <w:rsid w:val="00C25F00"/>
    <w:rsid w:val="00C31702"/>
    <w:rsid w:val="00C320F6"/>
    <w:rsid w:val="00C32ED5"/>
    <w:rsid w:val="00C33CF6"/>
    <w:rsid w:val="00C369E5"/>
    <w:rsid w:val="00C37E3C"/>
    <w:rsid w:val="00C45542"/>
    <w:rsid w:val="00C60FC3"/>
    <w:rsid w:val="00C6303B"/>
    <w:rsid w:val="00C646C4"/>
    <w:rsid w:val="00C64CBE"/>
    <w:rsid w:val="00C65528"/>
    <w:rsid w:val="00C66E37"/>
    <w:rsid w:val="00C67EEF"/>
    <w:rsid w:val="00C70782"/>
    <w:rsid w:val="00C80792"/>
    <w:rsid w:val="00C81B50"/>
    <w:rsid w:val="00C829D7"/>
    <w:rsid w:val="00C86666"/>
    <w:rsid w:val="00C902EB"/>
    <w:rsid w:val="00C92B23"/>
    <w:rsid w:val="00C9712D"/>
    <w:rsid w:val="00CA3F49"/>
    <w:rsid w:val="00CB5CC5"/>
    <w:rsid w:val="00CC00B5"/>
    <w:rsid w:val="00CC0A24"/>
    <w:rsid w:val="00CC1A05"/>
    <w:rsid w:val="00CC37AF"/>
    <w:rsid w:val="00CC482F"/>
    <w:rsid w:val="00CC64D3"/>
    <w:rsid w:val="00CC7AE1"/>
    <w:rsid w:val="00CC7AF1"/>
    <w:rsid w:val="00CD0D36"/>
    <w:rsid w:val="00CD2373"/>
    <w:rsid w:val="00CD2380"/>
    <w:rsid w:val="00CD68EB"/>
    <w:rsid w:val="00CE01CB"/>
    <w:rsid w:val="00CE697F"/>
    <w:rsid w:val="00CE773A"/>
    <w:rsid w:val="00CE7928"/>
    <w:rsid w:val="00CF1278"/>
    <w:rsid w:val="00CF2ABF"/>
    <w:rsid w:val="00CF4606"/>
    <w:rsid w:val="00CF5018"/>
    <w:rsid w:val="00CF773C"/>
    <w:rsid w:val="00CF78F9"/>
    <w:rsid w:val="00D14EEA"/>
    <w:rsid w:val="00D15F20"/>
    <w:rsid w:val="00D24421"/>
    <w:rsid w:val="00D34BF5"/>
    <w:rsid w:val="00D36127"/>
    <w:rsid w:val="00D40739"/>
    <w:rsid w:val="00D4285A"/>
    <w:rsid w:val="00D42F53"/>
    <w:rsid w:val="00D450A8"/>
    <w:rsid w:val="00D47366"/>
    <w:rsid w:val="00D51132"/>
    <w:rsid w:val="00D55B5E"/>
    <w:rsid w:val="00D634F3"/>
    <w:rsid w:val="00D63C8C"/>
    <w:rsid w:val="00D665B4"/>
    <w:rsid w:val="00D73C93"/>
    <w:rsid w:val="00D751A2"/>
    <w:rsid w:val="00D83006"/>
    <w:rsid w:val="00D850D3"/>
    <w:rsid w:val="00D87D79"/>
    <w:rsid w:val="00D907C5"/>
    <w:rsid w:val="00D95A6E"/>
    <w:rsid w:val="00D95B6B"/>
    <w:rsid w:val="00DA0AE2"/>
    <w:rsid w:val="00DA3E70"/>
    <w:rsid w:val="00DA4EC7"/>
    <w:rsid w:val="00DB1D9E"/>
    <w:rsid w:val="00DB290B"/>
    <w:rsid w:val="00DB37AB"/>
    <w:rsid w:val="00DB3C9A"/>
    <w:rsid w:val="00DB680B"/>
    <w:rsid w:val="00DB6885"/>
    <w:rsid w:val="00DC5126"/>
    <w:rsid w:val="00DC59D6"/>
    <w:rsid w:val="00DD68A9"/>
    <w:rsid w:val="00DE55E8"/>
    <w:rsid w:val="00DE605C"/>
    <w:rsid w:val="00DF0A54"/>
    <w:rsid w:val="00DF592B"/>
    <w:rsid w:val="00DF771E"/>
    <w:rsid w:val="00E00F05"/>
    <w:rsid w:val="00E02E4B"/>
    <w:rsid w:val="00E04839"/>
    <w:rsid w:val="00E11702"/>
    <w:rsid w:val="00E11EB2"/>
    <w:rsid w:val="00E15875"/>
    <w:rsid w:val="00E171BA"/>
    <w:rsid w:val="00E175F9"/>
    <w:rsid w:val="00E2200A"/>
    <w:rsid w:val="00E25BCB"/>
    <w:rsid w:val="00E31198"/>
    <w:rsid w:val="00E34B0A"/>
    <w:rsid w:val="00E40677"/>
    <w:rsid w:val="00E450BD"/>
    <w:rsid w:val="00E4597E"/>
    <w:rsid w:val="00E5262B"/>
    <w:rsid w:val="00E6403E"/>
    <w:rsid w:val="00E676D1"/>
    <w:rsid w:val="00E769D3"/>
    <w:rsid w:val="00E7759D"/>
    <w:rsid w:val="00E77654"/>
    <w:rsid w:val="00E8345B"/>
    <w:rsid w:val="00E914A0"/>
    <w:rsid w:val="00E96FB6"/>
    <w:rsid w:val="00EA219B"/>
    <w:rsid w:val="00EA3252"/>
    <w:rsid w:val="00EA3BA0"/>
    <w:rsid w:val="00EB0310"/>
    <w:rsid w:val="00EB26DA"/>
    <w:rsid w:val="00EB2FC0"/>
    <w:rsid w:val="00EB346F"/>
    <w:rsid w:val="00EB7558"/>
    <w:rsid w:val="00EC645F"/>
    <w:rsid w:val="00EC6473"/>
    <w:rsid w:val="00ED6F2E"/>
    <w:rsid w:val="00ED79BA"/>
    <w:rsid w:val="00EE59D5"/>
    <w:rsid w:val="00EE783A"/>
    <w:rsid w:val="00EE79F6"/>
    <w:rsid w:val="00EF1B56"/>
    <w:rsid w:val="00EF3E90"/>
    <w:rsid w:val="00F00D59"/>
    <w:rsid w:val="00F012E1"/>
    <w:rsid w:val="00F0334B"/>
    <w:rsid w:val="00F04819"/>
    <w:rsid w:val="00F121F1"/>
    <w:rsid w:val="00F2075F"/>
    <w:rsid w:val="00F21B60"/>
    <w:rsid w:val="00F25378"/>
    <w:rsid w:val="00F2709E"/>
    <w:rsid w:val="00F31CF1"/>
    <w:rsid w:val="00F33DC0"/>
    <w:rsid w:val="00F34D79"/>
    <w:rsid w:val="00F41FAA"/>
    <w:rsid w:val="00F51C02"/>
    <w:rsid w:val="00F63BC0"/>
    <w:rsid w:val="00F74833"/>
    <w:rsid w:val="00F82366"/>
    <w:rsid w:val="00F8373C"/>
    <w:rsid w:val="00F84103"/>
    <w:rsid w:val="00F867CA"/>
    <w:rsid w:val="00F97A63"/>
    <w:rsid w:val="00FA3B2E"/>
    <w:rsid w:val="00FA6F92"/>
    <w:rsid w:val="00FB0870"/>
    <w:rsid w:val="00FC0DBF"/>
    <w:rsid w:val="00FC2F07"/>
    <w:rsid w:val="00FC58A4"/>
    <w:rsid w:val="00FC7B88"/>
    <w:rsid w:val="00FD492F"/>
    <w:rsid w:val="00FE0AD2"/>
    <w:rsid w:val="00FE1C95"/>
    <w:rsid w:val="00FE2663"/>
    <w:rsid w:val="00FE77FC"/>
    <w:rsid w:val="00FF024C"/>
    <w:rsid w:val="00FF2A56"/>
    <w:rsid w:val="00FF3D00"/>
    <w:rsid w:val="00F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F39E4E0"/>
  <w15:docId w15:val="{BDA4FE95-1F11-4ECD-ABFF-E138DE042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FBF"/>
  </w:style>
  <w:style w:type="paragraph" w:styleId="Ttulo1">
    <w:name w:val="heading 1"/>
    <w:basedOn w:val="Normal"/>
    <w:next w:val="Normal"/>
    <w:link w:val="Ttulo1Car"/>
    <w:qFormat/>
    <w:rsid w:val="00FF3D00"/>
    <w:pPr>
      <w:keepNext/>
      <w:jc w:val="right"/>
      <w:outlineLvl w:val="0"/>
    </w:pPr>
    <w:rPr>
      <w:sz w:val="26"/>
      <w:lang w:val="es-ES_tradnl"/>
    </w:rPr>
  </w:style>
  <w:style w:type="paragraph" w:styleId="Ttulo2">
    <w:name w:val="heading 2"/>
    <w:basedOn w:val="Normal"/>
    <w:next w:val="Normal"/>
    <w:qFormat/>
    <w:locked/>
    <w:rsid w:val="005741B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locked/>
    <w:rsid w:val="005741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locked/>
    <w:rsid w:val="001458C2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rsid w:val="008F0D9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semiHidden/>
    <w:locked/>
    <w:rsid w:val="001458C2"/>
    <w:rPr>
      <w:rFonts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8F0D9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semiHidden/>
    <w:locked/>
    <w:rsid w:val="001458C2"/>
    <w:rPr>
      <w:rFonts w:cs="Times New Roman"/>
      <w:sz w:val="20"/>
      <w:szCs w:val="20"/>
      <w:lang w:val="es-ES" w:eastAsia="es-ES"/>
    </w:rPr>
  </w:style>
  <w:style w:type="paragraph" w:styleId="Textoindependiente2">
    <w:name w:val="Body Text 2"/>
    <w:basedOn w:val="Normal"/>
    <w:link w:val="Textoindependiente2Car"/>
    <w:rsid w:val="007F6CCF"/>
    <w:pPr>
      <w:spacing w:line="480" w:lineRule="auto"/>
      <w:jc w:val="both"/>
    </w:pPr>
    <w:rPr>
      <w:rFonts w:ascii="Arial" w:hAnsi="Arial"/>
      <w:sz w:val="24"/>
    </w:rPr>
  </w:style>
  <w:style w:type="character" w:customStyle="1" w:styleId="Textoindependiente2Car">
    <w:name w:val="Texto independiente 2 Car"/>
    <w:link w:val="Textoindependiente2"/>
    <w:semiHidden/>
    <w:locked/>
    <w:rsid w:val="001458C2"/>
    <w:rPr>
      <w:rFonts w:cs="Times New Roman"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7F6CCF"/>
    <w:pPr>
      <w:spacing w:line="480" w:lineRule="auto"/>
    </w:pPr>
    <w:rPr>
      <w:rFonts w:ascii="Arial" w:hAnsi="Arial"/>
      <w:sz w:val="24"/>
    </w:rPr>
  </w:style>
  <w:style w:type="character" w:customStyle="1" w:styleId="TextoindependienteCar">
    <w:name w:val="Texto independiente Car"/>
    <w:link w:val="Textoindependiente"/>
    <w:semiHidden/>
    <w:locked/>
    <w:rsid w:val="001458C2"/>
    <w:rPr>
      <w:rFonts w:cs="Times New Roman"/>
      <w:sz w:val="20"/>
      <w:szCs w:val="20"/>
      <w:lang w:val="es-ES" w:eastAsia="es-ES"/>
    </w:rPr>
  </w:style>
  <w:style w:type="paragraph" w:customStyle="1" w:styleId="TxBrp1">
    <w:name w:val="TxBr_p1"/>
    <w:basedOn w:val="Normal"/>
    <w:rsid w:val="007F6CCF"/>
    <w:pPr>
      <w:widowControl w:val="0"/>
      <w:tabs>
        <w:tab w:val="left" w:pos="204"/>
      </w:tabs>
      <w:spacing w:line="266" w:lineRule="atLeast"/>
      <w:jc w:val="both"/>
    </w:pPr>
    <w:rPr>
      <w:sz w:val="24"/>
    </w:rPr>
  </w:style>
  <w:style w:type="character" w:styleId="Nmerodepgina">
    <w:name w:val="page number"/>
    <w:rsid w:val="009602F3"/>
    <w:rPr>
      <w:rFonts w:cs="Times New Roman"/>
    </w:rPr>
  </w:style>
  <w:style w:type="paragraph" w:customStyle="1" w:styleId="Prrafodelista1">
    <w:name w:val="Párrafo de lista1"/>
    <w:basedOn w:val="Normal"/>
    <w:rsid w:val="00C33CF6"/>
    <w:pPr>
      <w:ind w:left="720"/>
      <w:contextualSpacing/>
    </w:pPr>
  </w:style>
  <w:style w:type="paragraph" w:styleId="Textodeglobo">
    <w:name w:val="Balloon Text"/>
    <w:basedOn w:val="Normal"/>
    <w:semiHidden/>
    <w:rsid w:val="009926F5"/>
    <w:rPr>
      <w:rFonts w:ascii="Tahoma" w:hAnsi="Tahoma" w:cs="Tahoma"/>
      <w:sz w:val="16"/>
      <w:szCs w:val="16"/>
    </w:rPr>
  </w:style>
  <w:style w:type="character" w:customStyle="1" w:styleId="EstiloCorreo281">
    <w:name w:val="EstiloCorreo281"/>
    <w:semiHidden/>
    <w:rsid w:val="0041302C"/>
    <w:rPr>
      <w:rFonts w:ascii="Arial" w:hAnsi="Arial" w:cs="Arial"/>
      <w:color w:val="auto"/>
      <w:sz w:val="20"/>
      <w:szCs w:val="20"/>
    </w:rPr>
  </w:style>
  <w:style w:type="character" w:styleId="Refdecomentario">
    <w:name w:val="annotation reference"/>
    <w:semiHidden/>
    <w:rsid w:val="00086B6C"/>
    <w:rPr>
      <w:sz w:val="16"/>
      <w:szCs w:val="16"/>
    </w:rPr>
  </w:style>
  <w:style w:type="paragraph" w:styleId="Textocomentario">
    <w:name w:val="annotation text"/>
    <w:basedOn w:val="Normal"/>
    <w:semiHidden/>
    <w:rsid w:val="00086B6C"/>
  </w:style>
  <w:style w:type="paragraph" w:styleId="Asuntodelcomentario">
    <w:name w:val="annotation subject"/>
    <w:basedOn w:val="Textocomentario"/>
    <w:next w:val="Textocomentario"/>
    <w:semiHidden/>
    <w:rsid w:val="00086B6C"/>
    <w:rPr>
      <w:b/>
      <w:bCs/>
    </w:rPr>
  </w:style>
  <w:style w:type="paragraph" w:styleId="NormalWeb">
    <w:name w:val="Normal (Web)"/>
    <w:basedOn w:val="Normal"/>
    <w:rsid w:val="004D3696"/>
    <w:pPr>
      <w:spacing w:before="100" w:beforeAutospacing="1" w:after="100" w:afterAutospacing="1"/>
    </w:pPr>
    <w:rPr>
      <w:sz w:val="24"/>
      <w:szCs w:val="24"/>
    </w:rPr>
  </w:style>
  <w:style w:type="character" w:customStyle="1" w:styleId="eordenaceplema1">
    <w:name w:val="eordenaceplema1"/>
    <w:rsid w:val="004D3696"/>
    <w:rPr>
      <w:color w:val="0000FF"/>
    </w:rPr>
  </w:style>
  <w:style w:type="character" w:customStyle="1" w:styleId="eabrvnoedit1">
    <w:name w:val="eabrvnoedit1"/>
    <w:rsid w:val="004D3696"/>
    <w:rPr>
      <w:color w:val="B3B3B3"/>
    </w:rPr>
  </w:style>
  <w:style w:type="character" w:customStyle="1" w:styleId="eacep1">
    <w:name w:val="eacep1"/>
    <w:rsid w:val="004D3696"/>
    <w:rPr>
      <w:color w:val="000000"/>
    </w:rPr>
  </w:style>
  <w:style w:type="paragraph" w:styleId="Saludo">
    <w:name w:val="Salutation"/>
    <w:basedOn w:val="Normal"/>
    <w:next w:val="Normal"/>
    <w:rsid w:val="005741B1"/>
  </w:style>
  <w:style w:type="paragraph" w:customStyle="1" w:styleId="Lneadeasunto">
    <w:name w:val="Línea de asunto"/>
    <w:basedOn w:val="Normal"/>
    <w:rsid w:val="005741B1"/>
  </w:style>
  <w:style w:type="paragraph" w:styleId="Textoindependienteprimerasangra">
    <w:name w:val="Body Text First Indent"/>
    <w:basedOn w:val="Textoindependiente"/>
    <w:rsid w:val="005741B1"/>
    <w:pPr>
      <w:spacing w:after="120" w:line="240" w:lineRule="auto"/>
      <w:ind w:firstLine="210"/>
    </w:pPr>
    <w:rPr>
      <w:rFonts w:ascii="Times New Roman" w:hAnsi="Times New Roman"/>
      <w:sz w:val="20"/>
    </w:rPr>
  </w:style>
  <w:style w:type="character" w:styleId="Hipervnculo">
    <w:name w:val="Hyperlink"/>
    <w:uiPriority w:val="99"/>
    <w:unhideWhenUsed/>
    <w:rsid w:val="00DB688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D95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rgio%20Corvalan\Documents\Carta%20CBD-MMC-077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0BCF6-0742-4B1F-BA1D-0241C040D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CBD-MMC-077</Template>
  <TotalTime>1</TotalTime>
  <Pages>1</Pages>
  <Words>193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</vt:lpstr>
    </vt:vector>
  </TitlesOfParts>
  <Company>DYCVEN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</dc:title>
  <dc:creator>Sergio Corvalan</dc:creator>
  <cp:lastModifiedBy>usuario</cp:lastModifiedBy>
  <cp:revision>2</cp:revision>
  <cp:lastPrinted>2013-07-31T19:13:00Z</cp:lastPrinted>
  <dcterms:created xsi:type="dcterms:W3CDTF">2019-06-30T17:52:00Z</dcterms:created>
  <dcterms:modified xsi:type="dcterms:W3CDTF">2019-06-30T17:52:00Z</dcterms:modified>
</cp:coreProperties>
</file>